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3782"/>
        <w:gridCol w:w="5316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7D3583F6" w:rsidR="00912BD8" w:rsidRPr="000972EF" w:rsidRDefault="00D97D24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Americká akita</w:t>
            </w:r>
            <w:r w:rsidR="007919A3">
              <w:rPr>
                <w:rFonts w:ascii="Microsoft Sans Serif" w:hAnsi="Microsoft Sans Serif" w:cs="Microsoft Sans Serif"/>
                <w:sz w:val="36"/>
                <w:szCs w:val="48"/>
              </w:rPr>
              <w:t>/American akita</w:t>
            </w:r>
          </w:p>
        </w:tc>
        <w:tc>
          <w:tcPr>
            <w:tcW w:w="4549" w:type="dxa"/>
          </w:tcPr>
          <w:p w14:paraId="7F02FD12" w14:textId="0A89DB27" w:rsidR="000972EF" w:rsidRPr="000972EF" w:rsidRDefault="00DE0173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fldChar w:fldCharType="begin"/>
            </w:r>
            <w:r>
              <w:instrText xml:space="preserve"> INCLUDEPICTURE "/Users/melaniemostkova/Library/Group Containers/UBF8T346G9.ms/WebArchiveCopyPasteTempFiles/com.microsoft.Word/Z"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0D788322" wp14:editId="27D85A4A">
                  <wp:extent cx="3238500" cy="2514600"/>
                  <wp:effectExtent l="0" t="0" r="0" b="0"/>
                  <wp:docPr id="1355871063" name="Obrázek 1" descr="Americká ak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mg_3Q03Z_W9KsGO-d8P1ofusAE_126" descr="Americká aki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12"/>
        <w:gridCol w:w="2212"/>
        <w:gridCol w:w="2037"/>
        <w:gridCol w:w="2043"/>
        <w:gridCol w:w="2042"/>
      </w:tblGrid>
      <w:tr w:rsidR="006A6FB0" w14:paraId="0DBBDAB2" w14:textId="77777777" w:rsidTr="007919A3">
        <w:trPr>
          <w:trHeight w:val="873"/>
        </w:trPr>
        <w:tc>
          <w:tcPr>
            <w:tcW w:w="812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212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37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43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42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7919A3">
        <w:trPr>
          <w:cantSplit/>
          <w:trHeight w:val="1134"/>
        </w:trPr>
        <w:tc>
          <w:tcPr>
            <w:tcW w:w="812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212" w:type="dxa"/>
          </w:tcPr>
          <w:p w14:paraId="6FD977B2" w14:textId="3E6C8B0B" w:rsidR="000972EF" w:rsidRPr="00865185" w:rsidRDefault="00912BD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Mikroftalmie</w:t>
            </w:r>
          </w:p>
        </w:tc>
        <w:tc>
          <w:tcPr>
            <w:tcW w:w="2037" w:type="dxa"/>
          </w:tcPr>
          <w:p w14:paraId="04D1D37D" w14:textId="544FCB13" w:rsidR="000972EF" w:rsidRPr="00865185" w:rsidRDefault="00912BD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Mikroftalmie, katarakta, posteriorní lenticonus, retinální dysplazie</w:t>
            </w:r>
          </w:p>
        </w:tc>
        <w:tc>
          <w:tcPr>
            <w:tcW w:w="2043" w:type="dxa"/>
          </w:tcPr>
          <w:p w14:paraId="34D09D03" w14:textId="77777777" w:rsidR="000972EF" w:rsidRDefault="00912BD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0AB2493" w14:textId="47EE7C79" w:rsidR="00912BD8" w:rsidRPr="00865185" w:rsidRDefault="00912BD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 předpokládaná</w:t>
            </w:r>
          </w:p>
        </w:tc>
        <w:tc>
          <w:tcPr>
            <w:tcW w:w="2042" w:type="dxa"/>
          </w:tcPr>
          <w:p w14:paraId="40A6DDCA" w14:textId="32DC3BFC" w:rsidR="000972EF" w:rsidRPr="00865185" w:rsidRDefault="00287434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949BCFD" w14:textId="77777777" w:rsidTr="007919A3">
        <w:trPr>
          <w:cantSplit/>
          <w:trHeight w:val="1134"/>
        </w:trPr>
        <w:tc>
          <w:tcPr>
            <w:tcW w:w="812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212" w:type="dxa"/>
          </w:tcPr>
          <w:p w14:paraId="0C8C3290" w14:textId="146FF824" w:rsidR="000972EF" w:rsidRPr="00865185" w:rsidRDefault="00912BD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037" w:type="dxa"/>
          </w:tcPr>
          <w:p w14:paraId="797C6F16" w14:textId="2DC12B0F" w:rsidR="000972EF" w:rsidRPr="00865185" w:rsidRDefault="00912BD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Rozvoj v raném věku</w:t>
            </w:r>
          </w:p>
        </w:tc>
        <w:tc>
          <w:tcPr>
            <w:tcW w:w="2043" w:type="dxa"/>
          </w:tcPr>
          <w:p w14:paraId="35BEA8B6" w14:textId="74907BF4" w:rsidR="00912BD8" w:rsidRPr="00865185" w:rsidRDefault="00912BD8" w:rsidP="00876E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42" w:type="dxa"/>
          </w:tcPr>
          <w:p w14:paraId="6E5B228F" w14:textId="4DC5A8D1" w:rsidR="000972EF" w:rsidRPr="00865185" w:rsidRDefault="00FA313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4A2F2DB" w14:textId="77777777" w:rsidTr="007919A3">
        <w:trPr>
          <w:cantSplit/>
          <w:trHeight w:val="1134"/>
        </w:trPr>
        <w:tc>
          <w:tcPr>
            <w:tcW w:w="812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212" w:type="dxa"/>
          </w:tcPr>
          <w:p w14:paraId="32AA9C87" w14:textId="133F2C0A" w:rsidR="000972EF" w:rsidRPr="00865185" w:rsidRDefault="00912BD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Uveodermatologický syndrom</w:t>
            </w:r>
          </w:p>
        </w:tc>
        <w:tc>
          <w:tcPr>
            <w:tcW w:w="2037" w:type="dxa"/>
          </w:tcPr>
          <w:p w14:paraId="5643C1EE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43" w:type="dxa"/>
          </w:tcPr>
          <w:p w14:paraId="0073ADF8" w14:textId="508519D2" w:rsidR="00876E54" w:rsidRPr="00865185" w:rsidRDefault="00912BD8" w:rsidP="00876E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42" w:type="dxa"/>
          </w:tcPr>
          <w:p w14:paraId="70E5A2C9" w14:textId="1B84C352" w:rsidR="000972EF" w:rsidRPr="00865185" w:rsidRDefault="00287434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EBF8B2B" w14:textId="77777777" w:rsidTr="007919A3">
        <w:trPr>
          <w:cantSplit/>
          <w:trHeight w:val="1134"/>
        </w:trPr>
        <w:tc>
          <w:tcPr>
            <w:tcW w:w="812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212" w:type="dxa"/>
          </w:tcPr>
          <w:p w14:paraId="6EA9D301" w14:textId="7D971346" w:rsidR="000972EF" w:rsidRPr="00865185" w:rsidRDefault="00912BD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 (PRA)</w:t>
            </w:r>
          </w:p>
        </w:tc>
        <w:tc>
          <w:tcPr>
            <w:tcW w:w="2037" w:type="dxa"/>
          </w:tcPr>
          <w:p w14:paraId="0410B3A5" w14:textId="0738CD30" w:rsidR="000972EF" w:rsidRPr="00865185" w:rsidRDefault="00FA313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Nástup v </w:t>
            </w:r>
            <w:r w:rsidR="00912BD8">
              <w:rPr>
                <w:rFonts w:ascii="Microsoft Sans Serif" w:hAnsi="Microsoft Sans Serif" w:cs="Microsoft Sans Serif"/>
                <w:sz w:val="22"/>
                <w:szCs w:val="32"/>
              </w:rPr>
              <w:t>2-3 r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oce</w:t>
            </w:r>
          </w:p>
        </w:tc>
        <w:tc>
          <w:tcPr>
            <w:tcW w:w="2043" w:type="dxa"/>
          </w:tcPr>
          <w:p w14:paraId="5C497592" w14:textId="77777777" w:rsidR="000972EF" w:rsidRDefault="00912BD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FC8722C" w14:textId="6916FAA8" w:rsidR="00912BD8" w:rsidRPr="00865185" w:rsidRDefault="00912BD8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</w:tc>
        <w:tc>
          <w:tcPr>
            <w:tcW w:w="2042" w:type="dxa"/>
          </w:tcPr>
          <w:p w14:paraId="17D0C26D" w14:textId="229C52F6" w:rsidR="000972EF" w:rsidRPr="00865185" w:rsidRDefault="00287434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2FCA1C9" w14:textId="77777777" w:rsidR="00ED493C" w:rsidRPr="006A6FB0" w:rsidRDefault="00ED493C" w:rsidP="00912BD8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ED493C" w:rsidRPr="006A6FB0" w:rsidSect="002C76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02B88" w14:textId="77777777" w:rsidR="00950DA5" w:rsidRDefault="00950DA5" w:rsidP="000972EF">
      <w:pPr>
        <w:spacing w:after="0" w:line="240" w:lineRule="auto"/>
      </w:pPr>
      <w:r>
        <w:separator/>
      </w:r>
    </w:p>
  </w:endnote>
  <w:endnote w:type="continuationSeparator" w:id="0">
    <w:p w14:paraId="2815193B" w14:textId="77777777" w:rsidR="00950DA5" w:rsidRDefault="00950DA5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46BE7" w14:textId="77777777" w:rsidR="00950DA5" w:rsidRDefault="00950DA5" w:rsidP="000972EF">
      <w:pPr>
        <w:spacing w:after="0" w:line="240" w:lineRule="auto"/>
      </w:pPr>
      <w:r>
        <w:separator/>
      </w:r>
    </w:p>
  </w:footnote>
  <w:footnote w:type="continuationSeparator" w:id="0">
    <w:p w14:paraId="27F917BF" w14:textId="77777777" w:rsidR="00950DA5" w:rsidRDefault="00950DA5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154EC4"/>
    <w:rsid w:val="00161F3B"/>
    <w:rsid w:val="002206AC"/>
    <w:rsid w:val="002306A8"/>
    <w:rsid w:val="00276655"/>
    <w:rsid w:val="00287434"/>
    <w:rsid w:val="002C76ED"/>
    <w:rsid w:val="00361E24"/>
    <w:rsid w:val="00384979"/>
    <w:rsid w:val="00402988"/>
    <w:rsid w:val="004C1DA7"/>
    <w:rsid w:val="00581EE9"/>
    <w:rsid w:val="00655705"/>
    <w:rsid w:val="006A6FB0"/>
    <w:rsid w:val="007919A3"/>
    <w:rsid w:val="007A315C"/>
    <w:rsid w:val="007C6F90"/>
    <w:rsid w:val="00865185"/>
    <w:rsid w:val="00876E54"/>
    <w:rsid w:val="00912BD8"/>
    <w:rsid w:val="00950DA5"/>
    <w:rsid w:val="00A1193A"/>
    <w:rsid w:val="00A317E5"/>
    <w:rsid w:val="00A90B9B"/>
    <w:rsid w:val="00C073AD"/>
    <w:rsid w:val="00C13DEF"/>
    <w:rsid w:val="00C36439"/>
    <w:rsid w:val="00CC04F8"/>
    <w:rsid w:val="00CF199B"/>
    <w:rsid w:val="00D97D24"/>
    <w:rsid w:val="00DE0173"/>
    <w:rsid w:val="00DF609E"/>
    <w:rsid w:val="00ED493C"/>
    <w:rsid w:val="00FA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912B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14</TotalTime>
  <Pages>1</Pages>
  <Words>95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9</cp:revision>
  <dcterms:created xsi:type="dcterms:W3CDTF">2024-11-15T08:41:00Z</dcterms:created>
  <dcterms:modified xsi:type="dcterms:W3CDTF">2025-02-19T15:15:00Z</dcterms:modified>
</cp:coreProperties>
</file>